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E121B" w:rsidRPr="00EE121B" w:rsidTr="00B529C8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Αντιδραστήρια ανάλυσης αζώτου </w:t>
            </w:r>
            <w:bookmarkEnd w:id="0"/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- ταμπλέτες πέψης – </w:t>
            </w:r>
            <w:proofErr w:type="spellStart"/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>kleltabs</w:t>
            </w:r>
            <w:proofErr w:type="spellEnd"/>
          </w:p>
        </w:tc>
      </w:tr>
      <w:tr w:rsidR="00EE121B" w:rsidRPr="00EE121B" w:rsidTr="00B529C8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E121B" w:rsidRPr="00EE121B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E121B" w:rsidRPr="00EE121B" w:rsidTr="00B529C8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121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E121B" w:rsidRPr="00EE121B" w:rsidTr="00B529C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E121B" w:rsidRPr="00EE121B" w:rsidRDefault="00EE121B" w:rsidP="00EE121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5 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2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>Ο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4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+ 0,5 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g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12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CuS</w:t>
            </w:r>
            <w:proofErr w:type="spellEnd"/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>Ο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4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>χ5Η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2</w:t>
            </w: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Ο </w:t>
            </w:r>
          </w:p>
          <w:p w:rsidR="00EE121B" w:rsidRPr="00EE121B" w:rsidRDefault="00EE121B" w:rsidP="00EE121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E121B" w:rsidRPr="00EE121B" w:rsidTr="00B529C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EE121B" w:rsidRPr="00EE121B" w:rsidRDefault="00EE121B" w:rsidP="00EE121B">
            <w:pPr>
              <w:suppressAutoHyphens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περιέχει 1.000 ταμπλέτες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E121B" w:rsidRPr="00EE121B" w:rsidTr="00B529C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E121B" w:rsidRPr="00EE121B" w:rsidRDefault="00EE121B" w:rsidP="00EE121B">
            <w:pPr>
              <w:suppressAutoHyphens/>
              <w:spacing w:after="1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EE12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μην περιέχει σελήνιο και υδράργυρο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E121B" w:rsidRPr="00EE121B" w:rsidTr="00B529C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121B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121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121B" w:rsidRPr="00EE121B" w:rsidRDefault="00EE121B" w:rsidP="00EE12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12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B73E1"/>
    <w:rsid w:val="00D2557A"/>
    <w:rsid w:val="00EE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5DB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AC246C24</Template>
  <TotalTime>0</TotalTime>
  <Pages>1</Pages>
  <Words>53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2025-12-01T09:34:00Z</dcterms:created>
  <dcterms:modified xsi:type="dcterms:W3CDTF">2025-12-01T09:34:00Z</dcterms:modified>
</cp:coreProperties>
</file>